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RELATIVE </w:t>
      </w:r>
    </w:p>
    <w:p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« Fiche entreprise » </w:t>
            </w:r>
            <w:r w:rsidR="006A5022">
              <w:rPr>
                <w:b/>
                <w:u w:val="single"/>
              </w:rPr>
              <w:t>présente</w:t>
            </w:r>
            <w:r w:rsidRPr="000A39AA">
              <w:rPr>
                <w:b/>
                <w:u w:val="single"/>
              </w:rPr>
              <w:t xml:space="preserve"> </w:t>
            </w:r>
            <w:r w:rsidR="006A5022">
              <w:rPr>
                <w:b/>
                <w:u w:val="single"/>
              </w:rPr>
              <w:t>d</w:t>
            </w:r>
            <w:r w:rsidRPr="000A39AA">
              <w:rPr>
                <w:b/>
                <w:u w:val="single"/>
              </w:rPr>
              <w:t>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 w:rsidR="00AC1FF1">
              <w:t>Elle doit être jointe à l’offre au format numérique .</w:t>
            </w:r>
            <w:proofErr w:type="spellStart"/>
            <w:r w:rsidR="00AC1FF1">
              <w:t>docx</w:t>
            </w:r>
            <w:proofErr w:type="spellEnd"/>
            <w:r w:rsidR="00AC1FF1">
              <w:t xml:space="preserve"> </w:t>
            </w:r>
            <w:proofErr w:type="gramStart"/>
            <w:r w:rsidR="00AC1FF1">
              <w:t>ou .</w:t>
            </w:r>
            <w:proofErr w:type="spellStart"/>
            <w:r w:rsidR="00AC1FF1">
              <w:t>odt</w:t>
            </w:r>
            <w:proofErr w:type="spellEnd"/>
            <w:proofErr w:type="gramEnd"/>
            <w:r w:rsidR="00AC1FF1">
              <w:t xml:space="preserve"> afin que le pouvoir adjudicateur puisse</w:t>
            </w:r>
            <w:r w:rsidR="00050404">
              <w:t xml:space="preserve"> renseigner dans la partie qui lui est réservée</w:t>
            </w:r>
            <w:r w:rsidR="00AC1FF1">
              <w:t xml:space="preserve">, après la notification, les dates de notification, de fin de la période ferme et de fin définitive du marché. </w:t>
            </w:r>
            <w:r w:rsidR="006F624A">
              <w:t xml:space="preserve">Des </w:t>
            </w:r>
            <w:r w:rsidRPr="000A39AA">
              <w:t xml:space="preserve">demandes de précisions pourront être demandées aux </w:t>
            </w:r>
            <w:r w:rsidR="00AC1FF1">
              <w:t>candidats</w:t>
            </w:r>
            <w:r w:rsidRPr="000A39AA">
              <w:t xml:space="preserve">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="006F624A">
              <w:t xml:space="preserve">. Elle fera </w:t>
            </w:r>
            <w:r w:rsidRPr="000A39AA">
              <w:t xml:space="preserve">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:rsidR="006F624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  <w:p w:rsidR="007214D2" w:rsidRPr="000A39AA" w:rsidRDefault="007214D2" w:rsidP="002C6F71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Toute demande adressée par courriel </w:t>
            </w:r>
            <w:r w:rsidR="002C6F71">
              <w:t xml:space="preserve">au pouvoir adjudicateur </w:t>
            </w:r>
            <w:r>
              <w:t>doit avoir pour objet </w:t>
            </w:r>
            <w:r w:rsidRPr="00F9579B">
              <w:rPr>
                <w:b/>
              </w:rPr>
              <w:t xml:space="preserve">: Clause sociale </w:t>
            </w:r>
            <w:r w:rsidR="00F9579B" w:rsidRPr="00F9579B">
              <w:rPr>
                <w:b/>
              </w:rPr>
              <w:t>Procédure n° MEN-SG-AOO-23061- TMA PEPIP PEPSISE</w:t>
            </w:r>
          </w:p>
        </w:tc>
      </w:tr>
    </w:tbl>
    <w:p w:rsidR="006A5022" w:rsidRDefault="006A5022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4BF7CBBD" wp14:editId="7C4FE906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ADFAA7" wp14:editId="7B75A8FD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CA74E6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615032A50B9D40A882FCB066E9D2D15D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F9579B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F10D39FAF3F4479DAC061856F8110C30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F8F05A0BA41448BB94852A7059BAF566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0FBFFCABAE345A6917F6DEA79C196BF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478420FC0CF54539AD3CD980B892D78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6A2DB60C3D274D338E643C9859BB3F39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B5427B86E21D46E6AA71FB37C54CFC8B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26BC121616E641A6B3D66AA93C6C524F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3FE39120DB094BEAB396EBA2707ABBEA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E2CA614EA3814918BA1F3D435E0132D2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7D1AD9D34CD8484EB31FE195F8C9F523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B3E7CB7A3DEC4432AC117343FAFF8155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17A771C575D14E4A9597E7060EC85154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75BA542562A74A528AAABC4E878824C2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3FBF75904C4749E182466F4E7FFCE814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B7C4CF5607874C7E80223D06C20F28AF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194013BB64D142D69E2B6B031D9F9432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44C00777193A41879B18A4249F154450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F175AAC9F579435E810731FC9DB6241B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E87BA4D5FC84412BBB64210A63060D13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lastRenderedPageBreak/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F9579B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B382501C817A49048D334C68304306D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>
                  <w:rPr>
                    <w:rFonts w:cs="Arial"/>
                    <w:color w:val="7F7F7F" w:themeColor="text1" w:themeTint="80"/>
                    <w:szCs w:val="20"/>
                  </w:rPr>
                  <w:t>900 heures (6 mois)</w:t>
                </w:r>
              </w:sdtContent>
            </w:sdt>
          </w:p>
        </w:tc>
      </w:tr>
      <w:tr w:rsidR="00DE3B00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0639C351EA2841F2B2D2E456228E727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38BCCE3D314C43E9AA3C96B90F8E85A8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F9579B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44C04CC22C5F41D88B93D1EEF4ED30FC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F9579B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9AE72D4FFACB464B8F4FBCC9CBCA1B6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C5F93B6E4E164321802597CEABEA4EB9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CC8D28EDB7494CF7893FB1FFF517029E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5213DB" w:rsidRPr="00040D40" w:rsidRDefault="00F9579B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18A18BD5BAC1484E89D7ADC43503035D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5213DB" w:rsidRPr="00040D40" w:rsidRDefault="00F9579B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BDE32520A6674C7A9C3A5D517B1EB058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Default="00F9579B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:rsidR="00DE3B00" w:rsidRDefault="00F9579B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:rsidR="00DE3B00" w:rsidRDefault="00F9579B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:rsidR="00DE3B00" w:rsidRDefault="00F9579B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:rsidR="00DE3B00" w:rsidRDefault="00F9579B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Default="00F9579B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:rsidR="00DE3B00" w:rsidRDefault="00F9579B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:rsidR="00DE3B00" w:rsidRDefault="00F9579B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:rsidR="00DE3B00" w:rsidRDefault="00F9579B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:rsidR="00DE3B00" w:rsidRDefault="00F9579B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Default="00F9579B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:rsidR="00DE3B00" w:rsidRDefault="00F9579B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:rsidR="00DE3B00" w:rsidRDefault="00F9579B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:rsidR="00DE3B00" w:rsidRDefault="00F9579B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:rsidR="00DE3B00" w:rsidRDefault="00F9579B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56C2192DCD964DE2BDC3A3F14FD530F0"/>
              </w:placeholder>
            </w:sdtPr>
            <w:sdtEndPr/>
            <w:sdtContent>
              <w:p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785006" w:rsidRDefault="00F9579B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:rsidR="00785006" w:rsidRDefault="00F9579B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:rsidR="00785006" w:rsidRDefault="00F9579B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:rsidR="00785006" w:rsidRDefault="00F9579B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785006" w:rsidRDefault="00F9579B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:rsidR="00785006" w:rsidRDefault="00F9579B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:rsidR="00785006" w:rsidRDefault="00F9579B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:rsidR="00785006" w:rsidRDefault="00F9579B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60B8347018DC49FDAF76DD15E179CEA3"/>
              </w:placeholder>
              <w:showingPlcHdr/>
            </w:sdtPr>
            <w:sdtEndPr/>
            <w:sdtContent>
              <w:p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:rsidR="00785006" w:rsidRDefault="00785006" w:rsidP="006A744F"/>
        </w:tc>
      </w:tr>
    </w:tbl>
    <w:p w:rsidR="00DE3B00" w:rsidRPr="00785006" w:rsidRDefault="005213DB" w:rsidP="00785006">
      <w:r>
        <w:br w:type="page"/>
      </w:r>
    </w:p>
    <w:p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787D2" wp14:editId="6AB283A4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64E226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" filled="f" strokecolor="#ffc000" strokeweight="2pt"/>
            </w:pict>
          </mc:Fallback>
        </mc:AlternateContent>
      </w:r>
    </w:p>
    <w:p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482629194"/>
              <w:placeholder>
                <w:docPart w:val="834162949AFF4A66812E368AB4845CE1"/>
              </w:placeholder>
            </w:sdtPr>
            <w:sdtEndPr/>
            <w:sdtContent>
              <w:p w:rsidR="00DE3B00" w:rsidRPr="007214D2" w:rsidRDefault="006F624A" w:rsidP="006F624A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Ministère de l’Éducation nationale et de la Jeunesse</w:t>
                </w:r>
              </w:p>
            </w:sdtContent>
          </w:sdt>
        </w:tc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6F624A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</w:t>
            </w:r>
            <w:r w:rsidR="006F624A">
              <w:rPr>
                <w:b/>
                <w:szCs w:val="18"/>
              </w:rPr>
              <w:t xml:space="preserve"> 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110642642"/>
              <w:placeholder>
                <w:docPart w:val="5904320D75BA42D1871A3A44C91D305D"/>
              </w:placeholder>
            </w:sdtPr>
            <w:sdtEndPr/>
            <w:sdtContent>
              <w:p w:rsidR="00DE3B00" w:rsidRPr="006F624A" w:rsidRDefault="006F624A" w:rsidP="006F624A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Administration centrale</w:t>
                </w:r>
              </w:p>
            </w:sdtContent>
          </w:sdt>
        </w:tc>
      </w:tr>
      <w:tr w:rsidR="00DE3B00" w:rsidRPr="00040D40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273EA587527F413D95E65E6050D4BC78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6F624A" w:rsidP="006F624A">
                <w:pPr>
                  <w:rPr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 xml:space="preserve">61-65 rue </w:t>
                </w:r>
                <w:proofErr w:type="spellStart"/>
                <w:r>
                  <w:rPr>
                    <w:bCs/>
                    <w:color w:val="7F7F7F" w:themeColor="text1" w:themeTint="80"/>
                    <w:szCs w:val="20"/>
                  </w:rPr>
                  <w:t>Dutot</w:t>
                </w:r>
                <w:proofErr w:type="spellEnd"/>
                <w:r>
                  <w:rPr>
                    <w:bCs/>
                    <w:color w:val="7F7F7F" w:themeColor="text1" w:themeTint="80"/>
                    <w:szCs w:val="20"/>
                  </w:rPr>
                  <w:t xml:space="preserve"> 75015 Paris</w:t>
                </w:r>
              </w:p>
            </w:tc>
          </w:sdtContent>
        </w:sdt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7214D2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P</w:t>
            </w:r>
            <w:r w:rsidR="00DE3B00">
              <w:rPr>
                <w:b/>
                <w:szCs w:val="18"/>
              </w:rPr>
              <w:t>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F637278DC97B4596AB3F9B15F4E6811D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7214D2" w:rsidP="007214D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Bureau de la performance et du contrôle de gestion des achats (Achats 3)</w:t>
                </w:r>
              </w:p>
            </w:tc>
          </w:sdtContent>
        </w:sdt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26750641DAEB4122B11827C51300AC0C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7214D2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214D2">
                  <w:rPr>
                    <w:bCs/>
                    <w:color w:val="7F7F7F" w:themeColor="text1" w:themeTint="80"/>
                    <w:szCs w:val="20"/>
                  </w:rPr>
                  <w:t>saam-mission.achats3@education.gouv.fr</w:t>
                </w:r>
              </w:p>
            </w:tc>
          </w:sdtContent>
        </w:sdt>
      </w:tr>
      <w:tr w:rsidR="00174455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174455" w:rsidRDefault="00174455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Téléphone du point de contact 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74455" w:rsidRDefault="006E1D34" w:rsidP="008531DB">
            <w:pPr>
              <w:rPr>
                <w:bCs/>
                <w:color w:val="7F7F7F" w:themeColor="text1" w:themeTint="80"/>
                <w:szCs w:val="20"/>
              </w:rPr>
            </w:pPr>
            <w:r>
              <w:rPr>
                <w:bCs/>
                <w:color w:val="7F7F7F" w:themeColor="text1" w:themeTint="80"/>
                <w:szCs w:val="20"/>
              </w:rPr>
              <w:t>01 55 55 25 45</w:t>
            </w:r>
          </w:p>
        </w:tc>
      </w:tr>
    </w:tbl>
    <w:p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0C01604746074707BEC6EA5127CEC89F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F9579B" w:rsidRPr="00D436F8" w:rsidRDefault="00F9579B" w:rsidP="00F9579B">
                <w:pPr>
                  <w:autoSpaceDE w:val="0"/>
                  <w:autoSpaceDN w:val="0"/>
                  <w:adjustRightInd w:val="0"/>
                  <w:spacing w:line="276" w:lineRule="auto"/>
                  <w:rPr>
                    <w:rFonts w:cs="Helv"/>
                    <w:b/>
                    <w:color w:val="31849B"/>
                    <w:sz w:val="22"/>
                    <w:szCs w:val="22"/>
                    <w:lang w:val="nl-NL"/>
                  </w:rPr>
                </w:pPr>
                <w:r w:rsidRPr="00D436F8">
                  <w:rPr>
                    <w:b/>
                    <w:sz w:val="22"/>
                    <w:szCs w:val="22"/>
                    <w:lang w:val="nl-NL"/>
                  </w:rPr>
                  <w:t>Procédure n° MEN-SG-AOO-</w:t>
                </w:r>
                <w:r>
                  <w:rPr>
                    <w:b/>
                    <w:sz w:val="22"/>
                    <w:szCs w:val="22"/>
                    <w:lang w:val="nl-NL"/>
                  </w:rPr>
                  <w:t>23061</w:t>
                </w:r>
              </w:p>
              <w:p w:rsidR="00F44ED8" w:rsidRDefault="00F44ED8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</w:p>
            </w:tc>
          </w:sdtContent>
        </w:sdt>
      </w:tr>
      <w:tr w:rsidR="00DE3B00" w:rsidRPr="00040D40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6F624A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</w:t>
            </w:r>
            <w:r w:rsidR="006F624A">
              <w:rPr>
                <w:b/>
                <w:szCs w:val="18"/>
              </w:rPr>
              <w:t xml:space="preserve"> : </w:t>
            </w:r>
          </w:p>
          <w:p w:rsidR="00DE3B00" w:rsidRPr="006F624A" w:rsidRDefault="006F624A" w:rsidP="008531DB">
            <w:pPr>
              <w:jc w:val="right"/>
              <w:rPr>
                <w:i/>
                <w:szCs w:val="18"/>
              </w:rPr>
            </w:pPr>
            <w:r w:rsidRPr="006F624A">
              <w:rPr>
                <w:i/>
                <w:szCs w:val="18"/>
              </w:rPr>
              <w:t>(travaux, services, fournitures)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1DBA6D43637C430FAD0F4A90DB81B2CE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F9579B" w:rsidP="00F9579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services</w:t>
                </w:r>
              </w:p>
            </w:tc>
          </w:sdtContent>
        </w:sdt>
      </w:tr>
      <w:tr w:rsidR="00DE3B00" w:rsidRPr="002B1138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D7373708DF614D64B373A296A4F19660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F9579B" w:rsidRPr="00F9579B" w:rsidRDefault="00F9579B" w:rsidP="00F9579B">
                <w:pPr>
                  <w:jc w:val="both"/>
                  <w:rPr>
                    <w:bCs/>
                    <w:color w:val="7F7F7F" w:themeColor="text1" w:themeTint="80"/>
                    <w:szCs w:val="20"/>
                  </w:rPr>
                </w:pPr>
                <w:r w:rsidRPr="00F9579B">
                  <w:rPr>
                    <w:bCs/>
                    <w:color w:val="7F7F7F" w:themeColor="text1" w:themeTint="80"/>
                    <w:szCs w:val="20"/>
                  </w:rPr>
                  <w:t>Prestations de tierce maintenance applicative des plateformes d’échange de données individuelles entre les établissements d’enseignement supérieur et le SIES dans le cadre de traitements à finalité statistique pour le compte du ministère de l’enseignement supérieur et de la recherche.</w:t>
                </w:r>
              </w:p>
              <w:p w:rsidR="00DE3B00" w:rsidRPr="002B1138" w:rsidRDefault="00F9579B" w:rsidP="00F9579B">
                <w:pPr>
                  <w:jc w:val="both"/>
                  <w:rPr>
                    <w:color w:val="7F7F7F" w:themeColor="text1" w:themeTint="80"/>
                  </w:rPr>
                </w:pPr>
                <w:r w:rsidRPr="00F9579B">
                  <w:rPr>
                    <w:bCs/>
                    <w:color w:val="7F7F7F" w:themeColor="text1" w:themeTint="80"/>
                    <w:szCs w:val="20"/>
                  </w:rPr>
                  <w:t> </w:t>
                </w:r>
              </w:p>
            </w:tc>
          </w:sdtContent>
        </w:sdt>
      </w:tr>
      <w:tr w:rsidR="00DE3B00" w:rsidRPr="00040D40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FD450D6045404357BD0C88F8B15E5851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FD450D6045404357BD0C88F8B15E5851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FF35D4">
              <w:rPr>
                <w:i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FD450D6045404357BD0C88F8B15E5851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:rsidR="00DE3B00" w:rsidRPr="00A104FC" w:rsidRDefault="00DE3B00" w:rsidP="00DE3B00">
      <w:pPr>
        <w:jc w:val="both"/>
      </w:pPr>
    </w:p>
    <w:p w:rsidR="00E94883" w:rsidRPr="00AC1FF1" w:rsidRDefault="00AC1FF1" w:rsidP="00AC1FF1">
      <w:pPr>
        <w:suppressAutoHyphens w:val="0"/>
        <w:spacing w:line="276" w:lineRule="auto"/>
        <w:jc w:val="both"/>
        <w:rPr>
          <w:color w:val="auto"/>
        </w:rPr>
      </w:pPr>
      <w:r w:rsidRPr="00AC1FF1">
        <w:rPr>
          <w:b/>
          <w:i/>
          <w:color w:val="auto"/>
        </w:rPr>
        <w:t xml:space="preserve">À l’attention des MLDS. </w:t>
      </w:r>
      <w:r w:rsidRPr="00AC1FF1">
        <w:rPr>
          <w:color w:val="auto"/>
        </w:rPr>
        <w:t>Toute demande adressée par courriel au pouvoir adjudicateur doit avoir pour objet : Clause sociale [</w:t>
      </w:r>
      <w:r w:rsidR="00F9579B" w:rsidRPr="00F9579B">
        <w:rPr>
          <w:color w:val="auto"/>
        </w:rPr>
        <w:t>Procédure n° MEN-SG</w:t>
      </w:r>
      <w:bookmarkStart w:id="0" w:name="_GoBack"/>
      <w:bookmarkEnd w:id="0"/>
      <w:r w:rsidR="00F9579B" w:rsidRPr="00F9579B">
        <w:rPr>
          <w:color w:val="auto"/>
        </w:rPr>
        <w:t>-AOO-23061</w:t>
      </w:r>
      <w:r w:rsidRPr="00AC1FF1">
        <w:rPr>
          <w:color w:val="auto"/>
        </w:rPr>
        <w:t>]</w:t>
      </w:r>
      <w:r w:rsidR="00117E59">
        <w:rPr>
          <w:color w:val="auto"/>
        </w:rPr>
        <w:t>.</w:t>
      </w:r>
    </w:p>
    <w:sectPr w:rsidR="00E94883" w:rsidRPr="00AC1FF1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A1C" w:rsidRDefault="00110A1C">
      <w:r>
        <w:separator/>
      </w:r>
    </w:p>
  </w:endnote>
  <w:endnote w:type="continuationSeparator" w:id="0">
    <w:p w:rsidR="00110A1C" w:rsidRDefault="0011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F9579B">
      <w:rPr>
        <w:rStyle w:val="Numrodepage"/>
        <w:noProof/>
      </w:rPr>
      <w:t>5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F9579B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F9579B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F9579B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A1C" w:rsidRDefault="00110A1C">
      <w:r>
        <w:separator/>
      </w:r>
    </w:p>
  </w:footnote>
  <w:footnote w:type="continuationSeparator" w:id="0">
    <w:p w:rsidR="00110A1C" w:rsidRDefault="00110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734" w:rsidRDefault="007D3734">
    <w:pPr>
      <w:rPr>
        <w:rFonts w:eastAsia="Times"/>
        <w:szCs w:val="20"/>
      </w:rPr>
    </w:pPr>
  </w:p>
  <w:p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0C6" w:rsidRDefault="006A60C6">
    <w:pPr>
      <w:rPr>
        <w:rFonts w:eastAsia="Times"/>
        <w:szCs w:val="20"/>
      </w:rPr>
    </w:pPr>
  </w:p>
  <w:p w:rsidR="006A60C6" w:rsidRDefault="006A60C6">
    <w:pPr>
      <w:rPr>
        <w:rFonts w:eastAsia="Times"/>
        <w:szCs w:val="20"/>
      </w:rPr>
    </w:pPr>
  </w:p>
  <w:p w:rsidR="007D3734" w:rsidRDefault="006A60C6">
    <w:pPr>
      <w:rPr>
        <w:rFonts w:eastAsia="Times"/>
        <w:szCs w:val="20"/>
      </w:rPr>
    </w:pPr>
    <w:r>
      <w:rPr>
        <w:rFonts w:cs="Arial"/>
        <w:noProof/>
      </w:rPr>
      <w:drawing>
        <wp:anchor distT="0" distB="0" distL="114300" distR="114300" simplePos="0" relativeHeight="251662336" behindDoc="0" locked="0" layoutInCell="1" allowOverlap="1" wp14:anchorId="74970BEE" wp14:editId="61B18F96">
          <wp:simplePos x="0" y="0"/>
          <wp:positionH relativeFrom="margin">
            <wp:posOffset>3882390</wp:posOffset>
          </wp:positionH>
          <wp:positionV relativeFrom="margin">
            <wp:posOffset>-1205230</wp:posOffset>
          </wp:positionV>
          <wp:extent cx="1853565" cy="647700"/>
          <wp:effectExtent l="0" t="0" r="0" b="0"/>
          <wp:wrapSquare wrapText="bothSides"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SF-logo-10-20_26x65mm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66" t="12586" r="4923" b="14444"/>
                  <a:stretch/>
                </pic:blipFill>
                <pic:spPr bwMode="auto">
                  <a:xfrm>
                    <a:off x="0" y="0"/>
                    <a:ext cx="1853565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3FDAAA6" wp14:editId="55887972">
          <wp:simplePos x="0" y="0"/>
          <wp:positionH relativeFrom="margin">
            <wp:posOffset>3810</wp:posOffset>
          </wp:positionH>
          <wp:positionV relativeFrom="paragraph">
            <wp:posOffset>33655</wp:posOffset>
          </wp:positionV>
          <wp:extent cx="1090295" cy="89598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895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D3734" w:rsidRDefault="007D3734">
    <w:pPr>
      <w:rPr>
        <w:rFonts w:eastAsia="Times"/>
        <w:szCs w:val="20"/>
      </w:rPr>
    </w:pPr>
  </w:p>
  <w:p w:rsidR="007D3734" w:rsidRDefault="007D3734">
    <w:pPr>
      <w:jc w:val="center"/>
      <w:rPr>
        <w:rFonts w:eastAsia="Times"/>
        <w:szCs w:val="20"/>
      </w:rPr>
    </w:pPr>
  </w:p>
  <w:p w:rsidR="007D3734" w:rsidRDefault="007D3734" w:rsidP="006A60C6">
    <w:pPr>
      <w:tabs>
        <w:tab w:val="left" w:pos="5055"/>
      </w:tabs>
      <w:rPr>
        <w:rFonts w:eastAsia="Times"/>
        <w:szCs w:val="20"/>
      </w:rPr>
    </w:pPr>
  </w:p>
  <w:p w:rsidR="006A60C6" w:rsidRDefault="006A60C6" w:rsidP="006A60C6">
    <w:pPr>
      <w:tabs>
        <w:tab w:val="left" w:pos="5055"/>
      </w:tabs>
      <w:rPr>
        <w:rFonts w:eastAsia="Times"/>
        <w:szCs w:val="20"/>
      </w:rPr>
    </w:pPr>
  </w:p>
  <w:p w:rsidR="006A60C6" w:rsidRDefault="006A60C6">
    <w:pPr>
      <w:jc w:val="center"/>
    </w:pPr>
  </w:p>
  <w:p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1C"/>
    <w:rsid w:val="00040D40"/>
    <w:rsid w:val="00050404"/>
    <w:rsid w:val="0009615B"/>
    <w:rsid w:val="000A39AA"/>
    <w:rsid w:val="000D7A36"/>
    <w:rsid w:val="000F7371"/>
    <w:rsid w:val="00110A1C"/>
    <w:rsid w:val="00117E59"/>
    <w:rsid w:val="00133B09"/>
    <w:rsid w:val="00147C06"/>
    <w:rsid w:val="00150EA8"/>
    <w:rsid w:val="00151EA3"/>
    <w:rsid w:val="00174455"/>
    <w:rsid w:val="001A28FD"/>
    <w:rsid w:val="001B22B9"/>
    <w:rsid w:val="001D03D2"/>
    <w:rsid w:val="001D6614"/>
    <w:rsid w:val="001E2508"/>
    <w:rsid w:val="001F258F"/>
    <w:rsid w:val="00203FD8"/>
    <w:rsid w:val="00223E57"/>
    <w:rsid w:val="002B1138"/>
    <w:rsid w:val="002C6F71"/>
    <w:rsid w:val="002E2DF6"/>
    <w:rsid w:val="002F68F5"/>
    <w:rsid w:val="003F1C4F"/>
    <w:rsid w:val="003F745B"/>
    <w:rsid w:val="00457112"/>
    <w:rsid w:val="0046364A"/>
    <w:rsid w:val="00486B75"/>
    <w:rsid w:val="004A2B95"/>
    <w:rsid w:val="004E5EB7"/>
    <w:rsid w:val="004E6760"/>
    <w:rsid w:val="005213DB"/>
    <w:rsid w:val="00526F7A"/>
    <w:rsid w:val="00533F84"/>
    <w:rsid w:val="00560AE3"/>
    <w:rsid w:val="005D3178"/>
    <w:rsid w:val="0061710C"/>
    <w:rsid w:val="00665918"/>
    <w:rsid w:val="00687111"/>
    <w:rsid w:val="006A5022"/>
    <w:rsid w:val="006A60C6"/>
    <w:rsid w:val="006C5E2D"/>
    <w:rsid w:val="006D4D9D"/>
    <w:rsid w:val="006E1D34"/>
    <w:rsid w:val="006F624A"/>
    <w:rsid w:val="006F6AC1"/>
    <w:rsid w:val="006F7750"/>
    <w:rsid w:val="007214D2"/>
    <w:rsid w:val="00785006"/>
    <w:rsid w:val="007D3734"/>
    <w:rsid w:val="00800123"/>
    <w:rsid w:val="00834BBE"/>
    <w:rsid w:val="00835930"/>
    <w:rsid w:val="00867162"/>
    <w:rsid w:val="008C0CCE"/>
    <w:rsid w:val="008D31CD"/>
    <w:rsid w:val="009D3CE3"/>
    <w:rsid w:val="009D6C8E"/>
    <w:rsid w:val="00A104FC"/>
    <w:rsid w:val="00A32111"/>
    <w:rsid w:val="00A32C28"/>
    <w:rsid w:val="00A35961"/>
    <w:rsid w:val="00AB1AEB"/>
    <w:rsid w:val="00AB6D60"/>
    <w:rsid w:val="00AC1FF1"/>
    <w:rsid w:val="00AD6473"/>
    <w:rsid w:val="00B11931"/>
    <w:rsid w:val="00C26D8B"/>
    <w:rsid w:val="00CA5F10"/>
    <w:rsid w:val="00CA5FF3"/>
    <w:rsid w:val="00CC30B2"/>
    <w:rsid w:val="00D423EF"/>
    <w:rsid w:val="00D85D2F"/>
    <w:rsid w:val="00DB3F7D"/>
    <w:rsid w:val="00DD648B"/>
    <w:rsid w:val="00DE3B00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9579B"/>
    <w:rsid w:val="00FA4667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D920CD"/>
  <w15:docId w15:val="{BD55A196-3EC4-42A9-B235-FBA2C8A1F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str-saam-achats\ACHATS1\VADEMECUM\Clausier\Clause%20sociale%20de%20formation\2023.05_Annexe-fiche-entreprise%20-%20MdA%20Educ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15032A50B9D40A882FCB066E9D2D1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276AAC-648D-4254-9640-983160BF6156}"/>
      </w:docPartPr>
      <w:docPartBody>
        <w:p w:rsidR="00000000" w:rsidRDefault="001C60D0">
          <w:pPr>
            <w:pStyle w:val="615032A50B9D40A882FCB066E9D2D15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0D39FAF3F4479DAC061856F8110C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4CC919-07BB-4F3F-B06B-444982974866}"/>
      </w:docPartPr>
      <w:docPartBody>
        <w:p w:rsidR="00000000" w:rsidRDefault="001C60D0">
          <w:pPr>
            <w:pStyle w:val="F10D39FAF3F4479DAC061856F8110C3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8F05A0BA41448BB94852A7059BAF5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FFCF8B-5AA4-4364-8D52-5C82BCB8AA7C}"/>
      </w:docPartPr>
      <w:docPartBody>
        <w:p w:rsidR="00000000" w:rsidRDefault="001C60D0">
          <w:pPr>
            <w:pStyle w:val="F8F05A0BA41448BB94852A7059BAF56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FBFFCABAE345A6917F6DEA79C196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E647D2-540D-434D-819C-8CDE9ED51140}"/>
      </w:docPartPr>
      <w:docPartBody>
        <w:p w:rsidR="00000000" w:rsidRDefault="001C60D0">
          <w:pPr>
            <w:pStyle w:val="A0FBFFCABAE345A6917F6DEA79C196B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78420FC0CF54539AD3CD980B892D7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40860A-23A2-4D82-BB59-B93086C52084}"/>
      </w:docPartPr>
      <w:docPartBody>
        <w:p w:rsidR="00000000" w:rsidRDefault="001C60D0">
          <w:pPr>
            <w:pStyle w:val="478420FC0CF54539AD3CD980B892D78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A2DB60C3D274D338E643C9859BB3F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BAB9AE-852D-419F-BE3F-B3ADC578DEC2}"/>
      </w:docPartPr>
      <w:docPartBody>
        <w:p w:rsidR="00000000" w:rsidRDefault="001C60D0">
          <w:pPr>
            <w:pStyle w:val="6A2DB60C3D274D338E643C9859BB3F3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5427B86E21D46E6AA71FB37C54CFC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D5E975-AB47-451F-A63F-ED4A3141DEBA}"/>
      </w:docPartPr>
      <w:docPartBody>
        <w:p w:rsidR="00000000" w:rsidRDefault="001C60D0">
          <w:pPr>
            <w:pStyle w:val="B5427B86E21D46E6AA71FB37C54CFC8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6BC121616E641A6B3D66AA93C6C52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3F1F6D-B401-4489-861A-16B6923E3F84}"/>
      </w:docPartPr>
      <w:docPartBody>
        <w:p w:rsidR="00000000" w:rsidRDefault="001C60D0">
          <w:pPr>
            <w:pStyle w:val="26BC121616E641A6B3D66AA93C6C524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FE39120DB094BEAB396EBA2707ABB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EE38A9-4007-4C14-B525-137C4DDAEE28}"/>
      </w:docPartPr>
      <w:docPartBody>
        <w:p w:rsidR="00000000" w:rsidRDefault="001C60D0">
          <w:pPr>
            <w:pStyle w:val="3FE39120DB094BEAB396EBA2707ABBE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CA614EA3814918BA1F3D435E0132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B787A6-DFFC-49E5-80C3-C96FF3E46B5B}"/>
      </w:docPartPr>
      <w:docPartBody>
        <w:p w:rsidR="00000000" w:rsidRDefault="001C60D0">
          <w:pPr>
            <w:pStyle w:val="E2CA614EA3814918BA1F3D435E0132D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D1AD9D34CD8484EB31FE195F8C9F5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095558-45B4-488C-BB68-3CEB3003ABBF}"/>
      </w:docPartPr>
      <w:docPartBody>
        <w:p w:rsidR="00000000" w:rsidRDefault="001C60D0">
          <w:pPr>
            <w:pStyle w:val="7D1AD9D34CD8484EB31FE195F8C9F52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3E7CB7A3DEC4432AC117343FAFF81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F44AEB-5AFC-4766-B338-BE986B3DEA99}"/>
      </w:docPartPr>
      <w:docPartBody>
        <w:p w:rsidR="00000000" w:rsidRDefault="001C60D0">
          <w:pPr>
            <w:pStyle w:val="B3E7CB7A3DEC4432AC117343FAFF815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7A771C575D14E4A9597E7060EC851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28A26-4923-4F1D-8B0D-923D4CC6E124}"/>
      </w:docPartPr>
      <w:docPartBody>
        <w:p w:rsidR="00000000" w:rsidRDefault="001C60D0">
          <w:pPr>
            <w:pStyle w:val="17A771C575D14E4A9597E7060EC8515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5BA542562A74A528AAABC4E878824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781CFE-805C-4BEC-9FC0-09A4593B7D0C}"/>
      </w:docPartPr>
      <w:docPartBody>
        <w:p w:rsidR="00000000" w:rsidRDefault="001C60D0">
          <w:pPr>
            <w:pStyle w:val="75BA542562A74A528AAABC4E878824C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FBF75904C4749E182466F4E7FFCE8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18EC6A-145E-4F5F-A49D-239E3B2CB403}"/>
      </w:docPartPr>
      <w:docPartBody>
        <w:p w:rsidR="00000000" w:rsidRDefault="001C60D0">
          <w:pPr>
            <w:pStyle w:val="3FBF75904C4749E182466F4E7FFCE81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C4CF5607874C7E80223D06C20F28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FBEC59-6FF8-485D-8399-9F7EB9AACF22}"/>
      </w:docPartPr>
      <w:docPartBody>
        <w:p w:rsidR="00000000" w:rsidRDefault="001C60D0">
          <w:pPr>
            <w:pStyle w:val="B7C4CF5607874C7E80223D06C20F28A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4013BB64D142D69E2B6B031D9F94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7CFCB3-BDE0-4508-AB5A-744A77D591F0}"/>
      </w:docPartPr>
      <w:docPartBody>
        <w:p w:rsidR="00000000" w:rsidRDefault="001C60D0">
          <w:pPr>
            <w:pStyle w:val="194013BB64D142D69E2B6B031D9F943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4C00777193A41879B18A4249F1544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EB4445-42BE-472A-8B13-53238DBDB086}"/>
      </w:docPartPr>
      <w:docPartBody>
        <w:p w:rsidR="00000000" w:rsidRDefault="001C60D0">
          <w:pPr>
            <w:pStyle w:val="44C00777193A41879B18A4249F15445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75AAC9F579435E810731FC9DB624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B3761D-3709-483B-B7C1-04D3A04A3910}"/>
      </w:docPartPr>
      <w:docPartBody>
        <w:p w:rsidR="00000000" w:rsidRDefault="001C60D0">
          <w:pPr>
            <w:pStyle w:val="F175AAC9F579435E810731FC9DB6241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7BA4D5FC84412BBB64210A63060D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4CA5A5-5774-487B-AD71-B8112C8D5E7E}"/>
      </w:docPartPr>
      <w:docPartBody>
        <w:p w:rsidR="00000000" w:rsidRDefault="001C60D0">
          <w:pPr>
            <w:pStyle w:val="E87BA4D5FC84412BBB64210A63060D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382501C817A49048D334C68304306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897A09-9AB3-4873-A5F0-061A53CF16D1}"/>
      </w:docPartPr>
      <w:docPartBody>
        <w:p w:rsidR="00000000" w:rsidRDefault="001C60D0">
          <w:pPr>
            <w:pStyle w:val="B382501C817A49048D334C68304306D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639C351EA2841F2B2D2E456228E72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236EBD-733E-44A4-9612-85B4F92FEE8A}"/>
      </w:docPartPr>
      <w:docPartBody>
        <w:p w:rsidR="00000000" w:rsidRDefault="001C60D0">
          <w:pPr>
            <w:pStyle w:val="0639C351EA2841F2B2D2E456228E727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8BCCE3D314C43E9AA3C96B90F8E85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66799E-B9B4-4439-8C1A-90DB8F26C95B}"/>
      </w:docPartPr>
      <w:docPartBody>
        <w:p w:rsidR="00000000" w:rsidRDefault="001C60D0">
          <w:pPr>
            <w:pStyle w:val="38BCCE3D314C43E9AA3C96B90F8E85A8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44C04CC22C5F41D88B93D1EEF4ED30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4883D2-9D45-4BE2-96A9-13E60D14C5DE}"/>
      </w:docPartPr>
      <w:docPartBody>
        <w:p w:rsidR="00000000" w:rsidRDefault="001C60D0">
          <w:pPr>
            <w:pStyle w:val="44C04CC22C5F41D88B93D1EEF4ED30FC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9AE72D4FFACB464B8F4FBCC9CBCA1B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F15D96-9618-4206-BC99-CA4FF6DC7642}"/>
      </w:docPartPr>
      <w:docPartBody>
        <w:p w:rsidR="00000000" w:rsidRDefault="001C60D0">
          <w:pPr>
            <w:pStyle w:val="9AE72D4FFACB464B8F4FBCC9CBCA1B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C5F93B6E4E164321802597CEABEA4E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3D4872-62CA-4BD5-8B76-9E9B85A2B431}"/>
      </w:docPartPr>
      <w:docPartBody>
        <w:p w:rsidR="00000000" w:rsidRDefault="00CA64EB">
          <w:pPr>
            <w:pStyle w:val="C5F93B6E4E164321802597CEABEA4EB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8D28EDB7494CF7893FB1FFF51702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E28B7D-D1EF-4901-B039-14C9ACB660E7}"/>
      </w:docPartPr>
      <w:docPartBody>
        <w:p w:rsidR="00000000" w:rsidRDefault="00CA64EB">
          <w:pPr>
            <w:pStyle w:val="CC8D28EDB7494CF7893FB1FFF517029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18A18BD5BAC1484E89D7ADC4350303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1C6AE4-E0C1-476F-B9EC-1C5E72925693}"/>
      </w:docPartPr>
      <w:docPartBody>
        <w:p w:rsidR="00000000" w:rsidRDefault="00CA64EB">
          <w:pPr>
            <w:pStyle w:val="18A18BD5BAC1484E89D7ADC43503035D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BDE32520A6674C7A9C3A5D517B1EB0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72CCCD-11EA-4FC3-9686-C04DC0FACEC6}"/>
      </w:docPartPr>
      <w:docPartBody>
        <w:p w:rsidR="00000000" w:rsidRDefault="00CA64EB">
          <w:pPr>
            <w:pStyle w:val="BDE32520A6674C7A9C3A5D517B1EB058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6C2192DCD964DE2BDC3A3F14FD530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6FD95E-C67C-4382-A49B-EFA6DC5B7067}"/>
      </w:docPartPr>
      <w:docPartBody>
        <w:p w:rsidR="00000000" w:rsidRDefault="00CA64EB">
          <w:pPr>
            <w:pStyle w:val="56C2192DCD964DE2BDC3A3F14FD530F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0B8347018DC49FDAF76DD15E179CE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788AB8-21D3-4134-8D63-B4A9B59BF8BD}"/>
      </w:docPartPr>
      <w:docPartBody>
        <w:p w:rsidR="00000000" w:rsidRDefault="00CA64EB">
          <w:pPr>
            <w:pStyle w:val="60B8347018DC49FDAF76DD15E179CEA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4162949AFF4A66812E368AB4845C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3F2BA0-1E42-40A2-8A78-E58AECE371FA}"/>
      </w:docPartPr>
      <w:docPartBody>
        <w:p w:rsidR="00000000" w:rsidRDefault="00972B64">
          <w:pPr>
            <w:pStyle w:val="834162949AFF4A66812E368AB4845CE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904320D75BA42D1871A3A44C91D30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F31251-933D-4B2D-9294-66A5582A1F1E}"/>
      </w:docPartPr>
      <w:docPartBody>
        <w:p w:rsidR="00000000" w:rsidRDefault="00972B64">
          <w:pPr>
            <w:pStyle w:val="5904320D75BA42D1871A3A44C91D305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73EA587527F413D95E65E6050D4BC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F7182D-4A03-47DC-A1A0-755C77335C9F}"/>
      </w:docPartPr>
      <w:docPartBody>
        <w:p w:rsidR="00000000" w:rsidRDefault="001C60D0">
          <w:pPr>
            <w:pStyle w:val="273EA587527F413D95E65E6050D4BC7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637278DC97B4596AB3F9B15F4E681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A5B6F7-FE36-479F-928B-BF6232C436E6}"/>
      </w:docPartPr>
      <w:docPartBody>
        <w:p w:rsidR="00000000" w:rsidRDefault="001C60D0">
          <w:pPr>
            <w:pStyle w:val="F637278DC97B4596AB3F9B15F4E6811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6750641DAEB4122B11827C51300AC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2DE7B0-A717-45D2-A5B9-285B4B8228B6}"/>
      </w:docPartPr>
      <w:docPartBody>
        <w:p w:rsidR="00000000" w:rsidRDefault="001C60D0">
          <w:pPr>
            <w:pStyle w:val="26750641DAEB4122B11827C51300AC0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C01604746074707BEC6EA5127CEC8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B56A1D-C102-4247-A6DD-252E23D0D266}"/>
      </w:docPartPr>
      <w:docPartBody>
        <w:p w:rsidR="00000000" w:rsidRDefault="00CA64EB">
          <w:pPr>
            <w:pStyle w:val="0C01604746074707BEC6EA5127CEC89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DBA6D43637C430FAD0F4A90DB81B2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0E280E-2349-4B54-916B-C33926BB5340}"/>
      </w:docPartPr>
      <w:docPartBody>
        <w:p w:rsidR="00000000" w:rsidRDefault="001C60D0">
          <w:pPr>
            <w:pStyle w:val="1DBA6D43637C430FAD0F4A90DB81B2C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7373708DF614D64B373A296A4F196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4ABB0A-5738-483E-881C-3E7A41B9118D}"/>
      </w:docPartPr>
      <w:docPartBody>
        <w:p w:rsidR="00000000" w:rsidRDefault="001C60D0">
          <w:pPr>
            <w:pStyle w:val="D7373708DF614D64B373A296A4F1966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450D6045404357BD0C88F8B15E58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DF9519-2B3C-427A-84FE-2175C3B24240}"/>
      </w:docPartPr>
      <w:docPartBody>
        <w:p w:rsidR="00000000" w:rsidRDefault="001C60D0">
          <w:pPr>
            <w:pStyle w:val="FD450D6045404357BD0C88F8B15E5851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615032A50B9D40A882FCB066E9D2D15D">
    <w:name w:val="615032A50B9D40A882FCB066E9D2D15D"/>
  </w:style>
  <w:style w:type="paragraph" w:customStyle="1" w:styleId="F10D39FAF3F4479DAC061856F8110C30">
    <w:name w:val="F10D39FAF3F4479DAC061856F8110C30"/>
  </w:style>
  <w:style w:type="paragraph" w:customStyle="1" w:styleId="F8F05A0BA41448BB94852A7059BAF566">
    <w:name w:val="F8F05A0BA41448BB94852A7059BAF566"/>
  </w:style>
  <w:style w:type="paragraph" w:customStyle="1" w:styleId="A0FBFFCABAE345A6917F6DEA79C196BF">
    <w:name w:val="A0FBFFCABAE345A6917F6DEA79C196BF"/>
  </w:style>
  <w:style w:type="paragraph" w:customStyle="1" w:styleId="478420FC0CF54539AD3CD980B892D78A">
    <w:name w:val="478420FC0CF54539AD3CD980B892D78A"/>
  </w:style>
  <w:style w:type="paragraph" w:customStyle="1" w:styleId="6A2DB60C3D274D338E643C9859BB3F39">
    <w:name w:val="6A2DB60C3D274D338E643C9859BB3F39"/>
  </w:style>
  <w:style w:type="paragraph" w:customStyle="1" w:styleId="B5427B86E21D46E6AA71FB37C54CFC8B">
    <w:name w:val="B5427B86E21D46E6AA71FB37C54CFC8B"/>
  </w:style>
  <w:style w:type="paragraph" w:customStyle="1" w:styleId="26BC121616E641A6B3D66AA93C6C524F">
    <w:name w:val="26BC121616E641A6B3D66AA93C6C524F"/>
  </w:style>
  <w:style w:type="paragraph" w:customStyle="1" w:styleId="3FE39120DB094BEAB396EBA2707ABBEA">
    <w:name w:val="3FE39120DB094BEAB396EBA2707ABBEA"/>
  </w:style>
  <w:style w:type="paragraph" w:customStyle="1" w:styleId="E2CA614EA3814918BA1F3D435E0132D2">
    <w:name w:val="E2CA614EA3814918BA1F3D435E0132D2"/>
  </w:style>
  <w:style w:type="paragraph" w:customStyle="1" w:styleId="7D1AD9D34CD8484EB31FE195F8C9F523">
    <w:name w:val="7D1AD9D34CD8484EB31FE195F8C9F523"/>
  </w:style>
  <w:style w:type="paragraph" w:customStyle="1" w:styleId="B3E7CB7A3DEC4432AC117343FAFF8155">
    <w:name w:val="B3E7CB7A3DEC4432AC117343FAFF8155"/>
  </w:style>
  <w:style w:type="paragraph" w:customStyle="1" w:styleId="17A771C575D14E4A9597E7060EC85154">
    <w:name w:val="17A771C575D14E4A9597E7060EC85154"/>
  </w:style>
  <w:style w:type="paragraph" w:customStyle="1" w:styleId="75BA542562A74A528AAABC4E878824C2">
    <w:name w:val="75BA542562A74A528AAABC4E878824C2"/>
  </w:style>
  <w:style w:type="paragraph" w:customStyle="1" w:styleId="3FBF75904C4749E182466F4E7FFCE814">
    <w:name w:val="3FBF75904C4749E182466F4E7FFCE814"/>
  </w:style>
  <w:style w:type="paragraph" w:customStyle="1" w:styleId="B7C4CF5607874C7E80223D06C20F28AF">
    <w:name w:val="B7C4CF5607874C7E80223D06C20F28AF"/>
  </w:style>
  <w:style w:type="paragraph" w:customStyle="1" w:styleId="194013BB64D142D69E2B6B031D9F9432">
    <w:name w:val="194013BB64D142D69E2B6B031D9F9432"/>
  </w:style>
  <w:style w:type="paragraph" w:customStyle="1" w:styleId="44C00777193A41879B18A4249F154450">
    <w:name w:val="44C00777193A41879B18A4249F154450"/>
  </w:style>
  <w:style w:type="paragraph" w:customStyle="1" w:styleId="F175AAC9F579435E810731FC9DB6241B">
    <w:name w:val="F175AAC9F579435E810731FC9DB6241B"/>
  </w:style>
  <w:style w:type="paragraph" w:customStyle="1" w:styleId="E87BA4D5FC84412BBB64210A63060D13">
    <w:name w:val="E87BA4D5FC84412BBB64210A63060D13"/>
  </w:style>
  <w:style w:type="paragraph" w:customStyle="1" w:styleId="B382501C817A49048D334C68304306D2">
    <w:name w:val="B382501C817A49048D334C68304306D2"/>
  </w:style>
  <w:style w:type="paragraph" w:customStyle="1" w:styleId="0639C351EA2841F2B2D2E456228E727B">
    <w:name w:val="0639C351EA2841F2B2D2E456228E727B"/>
  </w:style>
  <w:style w:type="paragraph" w:customStyle="1" w:styleId="38BCCE3D314C43E9AA3C96B90F8E85A8">
    <w:name w:val="38BCCE3D314C43E9AA3C96B90F8E85A8"/>
  </w:style>
  <w:style w:type="paragraph" w:customStyle="1" w:styleId="44C04CC22C5F41D88B93D1EEF4ED30FC">
    <w:name w:val="44C04CC22C5F41D88B93D1EEF4ED30FC"/>
  </w:style>
  <w:style w:type="paragraph" w:customStyle="1" w:styleId="9AE72D4FFACB464B8F4FBCC9CBCA1B6A">
    <w:name w:val="9AE72D4FFACB464B8F4FBCC9CBCA1B6A"/>
  </w:style>
  <w:style w:type="paragraph" w:customStyle="1" w:styleId="C5F93B6E4E164321802597CEABEA4EB9">
    <w:name w:val="C5F93B6E4E164321802597CEABEA4EB9"/>
  </w:style>
  <w:style w:type="paragraph" w:customStyle="1" w:styleId="CC8D28EDB7494CF7893FB1FFF517029E">
    <w:name w:val="CC8D28EDB7494CF7893FB1FFF517029E"/>
  </w:style>
  <w:style w:type="paragraph" w:customStyle="1" w:styleId="18A18BD5BAC1484E89D7ADC43503035D">
    <w:name w:val="18A18BD5BAC1484E89D7ADC43503035D"/>
  </w:style>
  <w:style w:type="paragraph" w:customStyle="1" w:styleId="BDE32520A6674C7A9C3A5D517B1EB058">
    <w:name w:val="BDE32520A6674C7A9C3A5D517B1EB058"/>
  </w:style>
  <w:style w:type="paragraph" w:customStyle="1" w:styleId="56C2192DCD964DE2BDC3A3F14FD530F0">
    <w:name w:val="56C2192DCD964DE2BDC3A3F14FD530F0"/>
  </w:style>
  <w:style w:type="paragraph" w:customStyle="1" w:styleId="60B8347018DC49FDAF76DD15E179CEA3">
    <w:name w:val="60B8347018DC49FDAF76DD15E179CEA3"/>
  </w:style>
  <w:style w:type="paragraph" w:customStyle="1" w:styleId="834162949AFF4A66812E368AB4845CE1">
    <w:name w:val="834162949AFF4A66812E368AB4845CE1"/>
  </w:style>
  <w:style w:type="paragraph" w:customStyle="1" w:styleId="5904320D75BA42D1871A3A44C91D305D">
    <w:name w:val="5904320D75BA42D1871A3A44C91D305D"/>
  </w:style>
  <w:style w:type="paragraph" w:customStyle="1" w:styleId="273EA587527F413D95E65E6050D4BC78">
    <w:name w:val="273EA587527F413D95E65E6050D4BC78"/>
  </w:style>
  <w:style w:type="paragraph" w:customStyle="1" w:styleId="F637278DC97B4596AB3F9B15F4E6811D">
    <w:name w:val="F637278DC97B4596AB3F9B15F4E6811D"/>
  </w:style>
  <w:style w:type="paragraph" w:customStyle="1" w:styleId="26750641DAEB4122B11827C51300AC0C">
    <w:name w:val="26750641DAEB4122B11827C51300AC0C"/>
  </w:style>
  <w:style w:type="paragraph" w:customStyle="1" w:styleId="0C01604746074707BEC6EA5127CEC89F">
    <w:name w:val="0C01604746074707BEC6EA5127CEC89F"/>
  </w:style>
  <w:style w:type="paragraph" w:customStyle="1" w:styleId="1DBA6D43637C430FAD0F4A90DB81B2CE">
    <w:name w:val="1DBA6D43637C430FAD0F4A90DB81B2CE"/>
  </w:style>
  <w:style w:type="paragraph" w:customStyle="1" w:styleId="D7373708DF614D64B373A296A4F19660">
    <w:name w:val="D7373708DF614D64B373A296A4F19660"/>
  </w:style>
  <w:style w:type="paragraph" w:customStyle="1" w:styleId="FD450D6045404357BD0C88F8B15E5851">
    <w:name w:val="FD450D6045404357BD0C88F8B15E58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F0BA-906A-42E1-A597-835B2B534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2023.05_Annexe-fiche-entreprise - MdA Educ.dotx</Template>
  <TotalTime>7</TotalTime>
  <Pages>5</Pages>
  <Words>1170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Administration centrale</dc:creator>
  <cp:lastModifiedBy>FRANSLISE LECOQ</cp:lastModifiedBy>
  <cp:revision>2</cp:revision>
  <dcterms:created xsi:type="dcterms:W3CDTF">2023-10-19T13:46:00Z</dcterms:created>
  <dcterms:modified xsi:type="dcterms:W3CDTF">2023-10-19T13:53:00Z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